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CF7D1" w14:textId="0904FCC9" w:rsidR="000869F6" w:rsidRDefault="000869F6" w:rsidP="00AC54BB">
      <w:pPr>
        <w:jc w:val="right"/>
        <w:rPr>
          <w:rFonts w:cs="Arial"/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1E412CE" wp14:editId="65B23410">
            <wp:simplePos x="0" y="0"/>
            <wp:positionH relativeFrom="margin">
              <wp:align>left</wp:align>
            </wp:positionH>
            <wp:positionV relativeFrom="paragraph">
              <wp:posOffset>-306705</wp:posOffset>
            </wp:positionV>
            <wp:extent cx="2628000" cy="381600"/>
            <wp:effectExtent l="0" t="0" r="127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38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58695BAF">
        <w:rPr>
          <w:b/>
          <w:sz w:val="32"/>
          <w:szCs w:val="32"/>
        </w:rPr>
        <w:t xml:space="preserve">Vedlegg </w:t>
      </w:r>
      <w:r w:rsidR="6072FF29" w:rsidRPr="58695BAF">
        <w:rPr>
          <w:b/>
          <w:bCs/>
          <w:sz w:val="32"/>
          <w:szCs w:val="32"/>
        </w:rPr>
        <w:t>3</w:t>
      </w:r>
      <w:r w:rsidRPr="58695BAF">
        <w:rPr>
          <w:b/>
          <w:sz w:val="32"/>
          <w:szCs w:val="32"/>
        </w:rPr>
        <w:t xml:space="preserve"> - Tilbudsbrev</w:t>
      </w:r>
    </w:p>
    <w:p w14:paraId="78DBDE72" w14:textId="77777777" w:rsidR="00174393" w:rsidRDefault="00174393" w:rsidP="000869F6">
      <w:pPr>
        <w:rPr>
          <w:rFonts w:cs="Arial"/>
          <w:b/>
        </w:rPr>
      </w:pPr>
    </w:p>
    <w:p w14:paraId="2BAF168C" w14:textId="20F2F430" w:rsidR="666521C2" w:rsidRDefault="1AA68ED4" w:rsidP="58695BAF">
      <w:pPr>
        <w:spacing w:before="120"/>
        <w:rPr>
          <w:rFonts w:eastAsia="Arial" w:cs="Arial"/>
          <w:b/>
          <w:bCs/>
          <w:color w:val="231F20"/>
          <w:szCs w:val="22"/>
        </w:rPr>
      </w:pPr>
      <w:r w:rsidRPr="58695BAF">
        <w:rPr>
          <w:rFonts w:eastAsia="Arial" w:cs="Arial"/>
          <w:b/>
          <w:bCs/>
          <w:color w:val="231F20"/>
          <w:szCs w:val="22"/>
        </w:rPr>
        <w:t xml:space="preserve"> Tilbud i åpen anbudskonkurranse for statlig fellesavtale om kjøp av forbruksmateriell</w:t>
      </w:r>
    </w:p>
    <w:p w14:paraId="7258CF36" w14:textId="7A4CB9FF" w:rsidR="1AA68ED4" w:rsidRDefault="1AA68ED4">
      <w:pPr>
        <w:rPr>
          <w:rFonts w:eastAsia="Arial" w:cs="Arial"/>
          <w:szCs w:val="22"/>
        </w:rPr>
      </w:pPr>
      <w:r w:rsidRPr="58695BAF">
        <w:rPr>
          <w:rFonts w:eastAsia="Arial" w:cs="Arial"/>
          <w:szCs w:val="22"/>
        </w:rPr>
        <w:t xml:space="preserve"> </w:t>
      </w:r>
    </w:p>
    <w:p w14:paraId="64EBD582" w14:textId="29FF42D9" w:rsidR="1AA68ED4" w:rsidRDefault="1AA68ED4">
      <w:pPr>
        <w:rPr>
          <w:rFonts w:eastAsia="Arial" w:cs="Arial"/>
          <w:szCs w:val="22"/>
        </w:rPr>
      </w:pPr>
      <w:r w:rsidRPr="58695BAF">
        <w:rPr>
          <w:rFonts w:eastAsia="Arial" w:cs="Arial"/>
          <w:szCs w:val="22"/>
        </w:rPr>
        <w:t>Leverandør som ønsker å levere tilbud skal fylle ut og vedlegge dette tilbudsbrevet, jf. Konkurransebestemmelser punkt</w:t>
      </w:r>
      <w:r w:rsidR="6EA45A74" w:rsidRPr="58695BAF">
        <w:rPr>
          <w:rFonts w:eastAsia="Arial" w:cs="Arial"/>
          <w:szCs w:val="22"/>
        </w:rPr>
        <w:t xml:space="preserve"> 8.2</w:t>
      </w:r>
      <w:r w:rsidRPr="58695BAF">
        <w:rPr>
          <w:rFonts w:eastAsia="Arial" w:cs="Arial"/>
          <w:szCs w:val="22"/>
        </w:rPr>
        <w:t xml:space="preserve"> </w:t>
      </w:r>
      <w:r w:rsidR="00B8550C" w:rsidRPr="00172538">
        <w:rPr>
          <w:rFonts w:eastAsia="Arial" w:cs="Arial"/>
          <w:i/>
          <w:iCs/>
          <w:szCs w:val="22"/>
        </w:rPr>
        <w:t>T</w:t>
      </w:r>
      <w:r w:rsidRPr="00172538">
        <w:rPr>
          <w:rFonts w:eastAsia="Arial" w:cs="Arial"/>
          <w:i/>
          <w:iCs/>
          <w:szCs w:val="22"/>
        </w:rPr>
        <w:t>ilbudets utforming</w:t>
      </w:r>
      <w:r w:rsidRPr="58695BAF">
        <w:rPr>
          <w:rFonts w:eastAsia="Arial" w:cs="Arial"/>
          <w:szCs w:val="22"/>
        </w:rPr>
        <w:t xml:space="preserve">. </w:t>
      </w:r>
    </w:p>
    <w:p w14:paraId="513852F8" w14:textId="08C9C91B" w:rsidR="1AA68ED4" w:rsidRDefault="1AA68ED4">
      <w:pPr>
        <w:rPr>
          <w:rFonts w:eastAsia="Arial" w:cs="Arial"/>
          <w:b/>
          <w:bCs/>
          <w:szCs w:val="22"/>
        </w:rPr>
      </w:pPr>
      <w:r w:rsidRPr="58695BAF">
        <w:rPr>
          <w:rFonts w:eastAsia="Arial" w:cs="Arial"/>
          <w:b/>
          <w:bCs/>
          <w:szCs w:val="22"/>
        </w:rPr>
        <w:t xml:space="preserve"> </w:t>
      </w:r>
    </w:p>
    <w:p w14:paraId="33C96726" w14:textId="74A89A63" w:rsidR="1AA68ED4" w:rsidRDefault="1AA68ED4">
      <w:pPr>
        <w:rPr>
          <w:rFonts w:eastAsia="Arial" w:cs="Arial"/>
          <w:b/>
          <w:bCs/>
          <w:szCs w:val="22"/>
        </w:rPr>
      </w:pPr>
      <w:r w:rsidRPr="58695BAF">
        <w:rPr>
          <w:rFonts w:eastAsia="Arial" w:cs="Arial"/>
          <w:b/>
          <w:bCs/>
          <w:szCs w:val="22"/>
        </w:rPr>
        <w:t>Leverandøren skal fylle ut tabellen og signere under tabellen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2"/>
        <w:gridCol w:w="2887"/>
        <w:gridCol w:w="1367"/>
        <w:gridCol w:w="3066"/>
      </w:tblGrid>
      <w:tr w:rsidR="000869F6" w:rsidRPr="001408F3" w14:paraId="111429C4" w14:textId="77777777" w:rsidTr="008D0B68">
        <w:trPr>
          <w:trHeight w:val="425"/>
        </w:trPr>
        <w:tc>
          <w:tcPr>
            <w:tcW w:w="1630" w:type="dxa"/>
          </w:tcPr>
          <w:p w14:paraId="7A95D61E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6144378E" w14:textId="5BE4B1DC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0869F6" w:rsidRPr="001408F3" w14:paraId="36ADB5D3" w14:textId="77777777" w:rsidTr="008D0B68">
        <w:trPr>
          <w:trHeight w:val="425"/>
        </w:trPr>
        <w:tc>
          <w:tcPr>
            <w:tcW w:w="1630" w:type="dxa"/>
          </w:tcPr>
          <w:p w14:paraId="4D92FC40" w14:textId="77777777" w:rsidR="000869F6" w:rsidRPr="001408F3" w:rsidRDefault="000869F6" w:rsidP="008D0B68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1AE3F7FF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0869F6" w:rsidRPr="001408F3" w14:paraId="62F0FA62" w14:textId="77777777" w:rsidTr="008D0B68">
        <w:trPr>
          <w:trHeight w:val="425"/>
        </w:trPr>
        <w:tc>
          <w:tcPr>
            <w:tcW w:w="1630" w:type="dxa"/>
          </w:tcPr>
          <w:p w14:paraId="41251E5E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480AD743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0869F6" w:rsidRPr="001408F3" w14:paraId="34141A86" w14:textId="77777777" w:rsidTr="008D0B68">
        <w:trPr>
          <w:trHeight w:val="425"/>
        </w:trPr>
        <w:tc>
          <w:tcPr>
            <w:tcW w:w="1630" w:type="dxa"/>
          </w:tcPr>
          <w:p w14:paraId="51C261A9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292964FE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0869F6" w:rsidRPr="001408F3" w14:paraId="34211597" w14:textId="77777777" w:rsidTr="008D0B68">
        <w:trPr>
          <w:trHeight w:val="425"/>
        </w:trPr>
        <w:tc>
          <w:tcPr>
            <w:tcW w:w="1630" w:type="dxa"/>
          </w:tcPr>
          <w:p w14:paraId="024A4DA4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77914093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1A6749DC" w14:textId="77777777" w:rsidR="000869F6" w:rsidRPr="001408F3" w:rsidRDefault="000869F6" w:rsidP="008D0B68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07892A1B" w14:textId="77777777" w:rsidR="000869F6" w:rsidRPr="001408F3" w:rsidRDefault="000869F6" w:rsidP="008D0B68">
            <w:pPr>
              <w:rPr>
                <w:rFonts w:cs="Arial"/>
              </w:rPr>
            </w:pPr>
          </w:p>
        </w:tc>
      </w:tr>
    </w:tbl>
    <w:p w14:paraId="74461C24" w14:textId="77777777" w:rsidR="000869F6" w:rsidRPr="001408F3" w:rsidRDefault="000869F6" w:rsidP="000869F6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2"/>
        <w:gridCol w:w="2796"/>
        <w:gridCol w:w="1534"/>
        <w:gridCol w:w="2990"/>
      </w:tblGrid>
      <w:tr w:rsidR="000869F6" w:rsidRPr="001408F3" w14:paraId="20AEB74C" w14:textId="77777777" w:rsidTr="008D0B6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B28C8F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C730FA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0869F6" w:rsidRPr="001408F3" w14:paraId="768FC227" w14:textId="77777777" w:rsidTr="008D0B6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BA953B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FBE23C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22DD8F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A6E8C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0869F6" w:rsidRPr="001408F3" w14:paraId="7AE551FA" w14:textId="77777777" w:rsidTr="008D0B6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185572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92B2E2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4A86E7C5" w14:textId="77777777" w:rsidR="000869F6" w:rsidRPr="001408F3" w:rsidRDefault="000869F6" w:rsidP="000869F6">
      <w:pPr>
        <w:rPr>
          <w:rFonts w:cs="Arial"/>
        </w:rPr>
      </w:pPr>
    </w:p>
    <w:p w14:paraId="34764576" w14:textId="60647F8B" w:rsidR="000869F6" w:rsidRDefault="000869F6" w:rsidP="000869F6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tilbud </w:t>
      </w:r>
      <w:r w:rsidR="009068C2">
        <w:rPr>
          <w:rFonts w:cs="Arial"/>
        </w:rPr>
        <w:t>i konkurransen</w:t>
      </w:r>
      <w:r w:rsidRPr="001408F3">
        <w:rPr>
          <w:rFonts w:cs="Arial"/>
        </w:rPr>
        <w:t xml:space="preserve"> i henhold til de betingelser som </w:t>
      </w:r>
      <w:proofErr w:type="gramStart"/>
      <w:r w:rsidRPr="001408F3">
        <w:rPr>
          <w:rFonts w:cs="Arial"/>
        </w:rPr>
        <w:t>fremkommer</w:t>
      </w:r>
      <w:proofErr w:type="gramEnd"/>
      <w:r w:rsidRPr="001408F3">
        <w:rPr>
          <w:rFonts w:cs="Arial"/>
        </w:rPr>
        <w:t xml:space="preserve"> av </w:t>
      </w:r>
      <w:r w:rsidR="00D973C1">
        <w:rPr>
          <w:rFonts w:cs="Arial"/>
        </w:rPr>
        <w:t>anskaffelsesdokumentene</w:t>
      </w:r>
      <w:r w:rsidRPr="001408F3">
        <w:rPr>
          <w:rFonts w:cs="Arial"/>
        </w:rPr>
        <w:t xml:space="preserve">. </w:t>
      </w:r>
    </w:p>
    <w:p w14:paraId="700450F7" w14:textId="77777777" w:rsidR="00E9785D" w:rsidRDefault="00E9785D" w:rsidP="000869F6">
      <w:pPr>
        <w:rPr>
          <w:rFonts w:cs="Arial"/>
        </w:rPr>
      </w:pPr>
    </w:p>
    <w:p w14:paraId="2916C174" w14:textId="4AB57021" w:rsidR="00E9785D" w:rsidRPr="00E9785D" w:rsidRDefault="00E9785D" w:rsidP="00E9785D">
      <w:pPr>
        <w:rPr>
          <w:rFonts w:eastAsia="Arial" w:cs="Arial"/>
          <w:szCs w:val="22"/>
        </w:rPr>
      </w:pPr>
      <w:r w:rsidRPr="00E9785D">
        <w:rPr>
          <w:rFonts w:eastAsia="Arial" w:cs="Arial"/>
          <w:szCs w:val="22"/>
        </w:rPr>
        <w:t>Kryss av for riktig alternativ:</w:t>
      </w:r>
    </w:p>
    <w:p w14:paraId="116EE98A" w14:textId="77777777" w:rsidR="00E9785D" w:rsidRPr="00E9785D" w:rsidRDefault="00E9785D" w:rsidP="00E9785D">
      <w:pPr>
        <w:rPr>
          <w:rFonts w:eastAsia="Arial" w:cs="Arial"/>
          <w:szCs w:val="22"/>
        </w:rPr>
      </w:pPr>
      <w:r w:rsidRPr="00E9785D">
        <w:rPr>
          <w:rFonts w:eastAsia="Arial" w:cs="Arial"/>
          <w:szCs w:val="22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E9785D">
        <w:rPr>
          <w:rFonts w:eastAsia="Arial" w:cs="Arial"/>
          <w:szCs w:val="22"/>
        </w:rPr>
        <w:instrText xml:space="preserve"> FORMCHECKBOX </w:instrText>
      </w:r>
      <w:r w:rsidRPr="00E9785D">
        <w:rPr>
          <w:rFonts w:eastAsia="Arial" w:cs="Arial"/>
          <w:szCs w:val="22"/>
        </w:rPr>
      </w:r>
      <w:r w:rsidRPr="00E9785D">
        <w:rPr>
          <w:rFonts w:eastAsia="Arial" w:cs="Arial"/>
          <w:szCs w:val="22"/>
        </w:rPr>
        <w:fldChar w:fldCharType="separate"/>
      </w:r>
      <w:r w:rsidRPr="00E9785D">
        <w:rPr>
          <w:rFonts w:eastAsia="Arial" w:cs="Arial"/>
          <w:szCs w:val="22"/>
        </w:rPr>
        <w:fldChar w:fldCharType="end"/>
      </w:r>
      <w:r w:rsidRPr="00E9785D">
        <w:rPr>
          <w:rFonts w:eastAsia="Arial" w:cs="Arial"/>
          <w:szCs w:val="22"/>
        </w:rPr>
        <w:t xml:space="preserve">  Vi har ingen avvik/forbehold i vårt tilbud </w:t>
      </w:r>
    </w:p>
    <w:p w14:paraId="67020CC0" w14:textId="77777777" w:rsidR="00E9785D" w:rsidRPr="00E9785D" w:rsidRDefault="00E9785D" w:rsidP="00E9785D">
      <w:pPr>
        <w:rPr>
          <w:rFonts w:eastAsia="Arial" w:cs="Arial"/>
          <w:szCs w:val="22"/>
        </w:rPr>
      </w:pPr>
      <w:r w:rsidRPr="00E9785D">
        <w:rPr>
          <w:rFonts w:eastAsia="Arial" w:cs="Arial"/>
          <w:szCs w:val="22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E9785D">
        <w:rPr>
          <w:rFonts w:eastAsia="Arial" w:cs="Arial"/>
          <w:szCs w:val="22"/>
        </w:rPr>
        <w:instrText xml:space="preserve"> FORMCHECKBOX </w:instrText>
      </w:r>
      <w:r w:rsidRPr="00E9785D">
        <w:rPr>
          <w:rFonts w:eastAsia="Arial" w:cs="Arial"/>
          <w:szCs w:val="22"/>
        </w:rPr>
      </w:r>
      <w:r w:rsidRPr="00E9785D">
        <w:rPr>
          <w:rFonts w:eastAsia="Arial" w:cs="Arial"/>
          <w:szCs w:val="22"/>
        </w:rPr>
        <w:fldChar w:fldCharType="separate"/>
      </w:r>
      <w:r w:rsidRPr="00E9785D">
        <w:rPr>
          <w:rFonts w:eastAsia="Arial" w:cs="Arial"/>
          <w:szCs w:val="22"/>
        </w:rPr>
        <w:fldChar w:fldCharType="end"/>
      </w:r>
      <w:r w:rsidRPr="00E9785D">
        <w:rPr>
          <w:rFonts w:eastAsia="Arial" w:cs="Arial"/>
          <w:szCs w:val="22"/>
        </w:rPr>
        <w:t xml:space="preserve">  Alle avvik/forbehold kommer frem i Bilag 8: </w:t>
      </w:r>
      <w:r w:rsidRPr="00E9785D">
        <w:rPr>
          <w:rFonts w:eastAsia="Arial" w:cs="Arial"/>
          <w:i/>
          <w:szCs w:val="22"/>
        </w:rPr>
        <w:t>Forbehold til konkurransegrunnlaget</w:t>
      </w:r>
    </w:p>
    <w:p w14:paraId="54B015BD" w14:textId="0A7DEEEF" w:rsidR="00E9785D" w:rsidRPr="00E9785D" w:rsidRDefault="00172538" w:rsidP="00172538">
      <w:pPr>
        <w:tabs>
          <w:tab w:val="left" w:pos="8055"/>
        </w:tabs>
        <w:rPr>
          <w:rFonts w:eastAsia="Arial" w:cs="Arial"/>
          <w:szCs w:val="22"/>
        </w:rPr>
      </w:pPr>
      <w:r>
        <w:rPr>
          <w:rFonts w:eastAsia="Arial" w:cs="Arial"/>
          <w:szCs w:val="22"/>
        </w:rPr>
        <w:tab/>
      </w:r>
    </w:p>
    <w:p w14:paraId="3F66ED46" w14:textId="77777777" w:rsidR="00E9785D" w:rsidRPr="00E9785D" w:rsidRDefault="00E9785D" w:rsidP="00E9785D">
      <w:pPr>
        <w:rPr>
          <w:rFonts w:eastAsia="Arial" w:cs="Arial"/>
          <w:szCs w:val="22"/>
        </w:rPr>
      </w:pPr>
    </w:p>
    <w:p w14:paraId="6AA97451" w14:textId="77777777" w:rsidR="00E9785D" w:rsidRPr="00E9785D" w:rsidRDefault="00E9785D" w:rsidP="00E9785D">
      <w:pPr>
        <w:rPr>
          <w:rFonts w:eastAsia="Arial" w:cs="Arial"/>
          <w:szCs w:val="22"/>
        </w:rPr>
      </w:pPr>
      <w:r w:rsidRPr="00E9785D">
        <w:rPr>
          <w:rFonts w:eastAsia="Arial" w:cs="Arial"/>
          <w:szCs w:val="22"/>
        </w:rPr>
        <w:t>Kryss av for vedståelse av tilbudet:</w:t>
      </w:r>
    </w:p>
    <w:p w14:paraId="01E028C3" w14:textId="077575B0" w:rsidR="00E9785D" w:rsidRPr="00E9785D" w:rsidRDefault="00E9785D" w:rsidP="00E9785D">
      <w:pPr>
        <w:rPr>
          <w:rFonts w:eastAsia="Arial" w:cs="Arial"/>
          <w:szCs w:val="22"/>
        </w:rPr>
      </w:pPr>
      <w:r w:rsidRPr="00E9785D">
        <w:rPr>
          <w:rFonts w:eastAsia="Arial" w:cs="Arial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9785D">
        <w:rPr>
          <w:rFonts w:eastAsia="Arial" w:cs="Arial"/>
          <w:szCs w:val="22"/>
        </w:rPr>
        <w:instrText xml:space="preserve"> FORMCHECKBOX </w:instrText>
      </w:r>
      <w:r w:rsidRPr="00E9785D">
        <w:rPr>
          <w:rFonts w:eastAsia="Arial" w:cs="Arial"/>
          <w:szCs w:val="22"/>
        </w:rPr>
      </w:r>
      <w:r w:rsidRPr="00E9785D">
        <w:rPr>
          <w:rFonts w:eastAsia="Arial" w:cs="Arial"/>
          <w:szCs w:val="22"/>
        </w:rPr>
        <w:fldChar w:fldCharType="separate"/>
      </w:r>
      <w:r w:rsidRPr="00E9785D">
        <w:rPr>
          <w:rFonts w:eastAsia="Arial" w:cs="Arial"/>
          <w:szCs w:val="22"/>
        </w:rPr>
        <w:fldChar w:fldCharType="end"/>
      </w:r>
      <w:r w:rsidRPr="00E9785D">
        <w:rPr>
          <w:rFonts w:eastAsia="Arial" w:cs="Arial"/>
          <w:szCs w:val="22"/>
        </w:rPr>
        <w:t xml:space="preserve"> Vi vedstår oss vårt tilbud til den dato som er angitt i </w:t>
      </w:r>
      <w:r w:rsidR="003609CC">
        <w:rPr>
          <w:rFonts w:eastAsia="Arial" w:cs="Arial"/>
          <w:szCs w:val="22"/>
        </w:rPr>
        <w:t>Konkurransebestemmelsene</w:t>
      </w:r>
      <w:r w:rsidR="00AB5553">
        <w:rPr>
          <w:rFonts w:eastAsia="Arial" w:cs="Arial"/>
          <w:szCs w:val="22"/>
        </w:rPr>
        <w:t>, punkt 3.2</w:t>
      </w:r>
      <w:r w:rsidRPr="00E9785D">
        <w:rPr>
          <w:rFonts w:eastAsia="Arial" w:cs="Arial"/>
          <w:szCs w:val="22"/>
        </w:rPr>
        <w:t xml:space="preserve">. Tilbudet kan aksepteres av Avtaleeier når som helst fram til utløp av vedståelsesfristen. Vi bekrefter at </w:t>
      </w:r>
      <w:proofErr w:type="gramStart"/>
      <w:r w:rsidRPr="00E9785D">
        <w:rPr>
          <w:rFonts w:eastAsia="Arial" w:cs="Arial"/>
          <w:szCs w:val="22"/>
        </w:rPr>
        <w:t>undertegnede</w:t>
      </w:r>
      <w:proofErr w:type="gramEnd"/>
      <w:r w:rsidRPr="00E9785D">
        <w:rPr>
          <w:rFonts w:eastAsia="Arial" w:cs="Arial"/>
          <w:szCs w:val="22"/>
        </w:rPr>
        <w:t xml:space="preserve"> har adgang til å forplikte virksomheten til tilbudet som er levert.</w:t>
      </w:r>
    </w:p>
    <w:p w14:paraId="20A94240" w14:textId="77777777" w:rsidR="000869F6" w:rsidRPr="001408F3" w:rsidRDefault="000869F6" w:rsidP="000869F6">
      <w:pPr>
        <w:rPr>
          <w:rFonts w:cs="Arial"/>
        </w:rPr>
      </w:pPr>
    </w:p>
    <w:p w14:paraId="185F5F67" w14:textId="77777777" w:rsidR="000869F6" w:rsidRPr="001408F3" w:rsidRDefault="000869F6" w:rsidP="000869F6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0869F6" w:rsidRPr="001408F3" w14:paraId="76ADBFE9" w14:textId="77777777" w:rsidTr="008D0B68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DDBB734" w14:textId="77777777" w:rsidR="000869F6" w:rsidRPr="001408F3" w:rsidRDefault="000869F6" w:rsidP="008D0B68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11015FE" w14:textId="77777777" w:rsidR="000869F6" w:rsidRPr="001408F3" w:rsidRDefault="000869F6" w:rsidP="008D0B6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1286B6B" w14:textId="77777777" w:rsidR="000869F6" w:rsidRPr="001408F3" w:rsidRDefault="000869F6" w:rsidP="008D0B68">
            <w:pPr>
              <w:rPr>
                <w:rFonts w:cs="Arial"/>
              </w:rPr>
            </w:pPr>
          </w:p>
        </w:tc>
      </w:tr>
      <w:tr w:rsidR="000869F6" w:rsidRPr="001408F3" w14:paraId="4C586834" w14:textId="77777777" w:rsidTr="008D0B68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2A837E6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A75158D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8C86F08" w14:textId="77777777" w:rsidR="000869F6" w:rsidRPr="001408F3" w:rsidRDefault="000869F6" w:rsidP="008D0B68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0869F6" w:rsidRPr="001408F3" w14:paraId="5D546A12" w14:textId="77777777" w:rsidTr="008D0B68">
        <w:tc>
          <w:tcPr>
            <w:tcW w:w="2055" w:type="dxa"/>
          </w:tcPr>
          <w:p w14:paraId="76A2696E" w14:textId="77777777" w:rsidR="000869F6" w:rsidRPr="001408F3" w:rsidRDefault="000869F6" w:rsidP="008D0B6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FB3994C" w14:textId="77777777" w:rsidR="000869F6" w:rsidRPr="001408F3" w:rsidRDefault="000869F6" w:rsidP="008D0B6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80CC7A9" w14:textId="77777777" w:rsidR="000869F6" w:rsidRPr="001408F3" w:rsidRDefault="000869F6" w:rsidP="008D0B68">
            <w:pPr>
              <w:rPr>
                <w:rFonts w:cs="Arial"/>
              </w:rPr>
            </w:pPr>
          </w:p>
        </w:tc>
      </w:tr>
      <w:tr w:rsidR="000869F6" w:rsidRPr="001408F3" w14:paraId="2F6B9B05" w14:textId="77777777" w:rsidTr="008D0B68">
        <w:trPr>
          <w:trHeight w:val="70"/>
        </w:trPr>
        <w:tc>
          <w:tcPr>
            <w:tcW w:w="2055" w:type="dxa"/>
          </w:tcPr>
          <w:p w14:paraId="0A761FEA" w14:textId="77777777" w:rsidR="000869F6" w:rsidRPr="001408F3" w:rsidRDefault="000869F6" w:rsidP="008D0B6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70B312A5" w14:textId="77777777" w:rsidR="000869F6" w:rsidRPr="001408F3" w:rsidRDefault="000869F6" w:rsidP="008D0B6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0DF3E74" w14:textId="77777777" w:rsidR="000869F6" w:rsidRPr="001408F3" w:rsidRDefault="000869F6" w:rsidP="008D0B68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4E26CF1B" w14:textId="77777777" w:rsidR="00710957" w:rsidRDefault="00710957"/>
    <w:sectPr w:rsidR="0071095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BF5D5" w14:textId="77777777" w:rsidR="005770E2" w:rsidRDefault="005770E2" w:rsidP="000869F6">
      <w:pPr>
        <w:spacing w:after="0" w:line="240" w:lineRule="auto"/>
      </w:pPr>
      <w:r>
        <w:separator/>
      </w:r>
    </w:p>
  </w:endnote>
  <w:endnote w:type="continuationSeparator" w:id="0">
    <w:p w14:paraId="572BFBAA" w14:textId="77777777" w:rsidR="005770E2" w:rsidRDefault="005770E2" w:rsidP="00086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A77D2" w14:textId="77777777" w:rsidR="005770E2" w:rsidRDefault="005770E2" w:rsidP="000869F6">
      <w:pPr>
        <w:spacing w:after="0" w:line="240" w:lineRule="auto"/>
      </w:pPr>
      <w:r>
        <w:separator/>
      </w:r>
    </w:p>
  </w:footnote>
  <w:footnote w:type="continuationSeparator" w:id="0">
    <w:p w14:paraId="353F867D" w14:textId="77777777" w:rsidR="005770E2" w:rsidRDefault="005770E2" w:rsidP="00086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CE63A" w14:textId="77777777" w:rsidR="000869F6" w:rsidRDefault="00D56913" w:rsidP="000869F6">
    <w:pPr>
      <w:pStyle w:val="Topptekst"/>
      <w:jc w:val="right"/>
    </w:pPr>
    <w:r>
      <w:t xml:space="preserve">Statlig fellesavtale om kjøp av </w:t>
    </w:r>
    <w:r w:rsidR="0080057E">
      <w:t>forbruksmateriell</w:t>
    </w:r>
  </w:p>
  <w:p w14:paraId="32E925B9" w14:textId="77777777" w:rsidR="0080057E" w:rsidRDefault="0080057E" w:rsidP="000869F6">
    <w:pPr>
      <w:pStyle w:val="Top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A9C"/>
    <w:rsid w:val="000419FC"/>
    <w:rsid w:val="00044134"/>
    <w:rsid w:val="000869F6"/>
    <w:rsid w:val="00172538"/>
    <w:rsid w:val="00174393"/>
    <w:rsid w:val="001F5582"/>
    <w:rsid w:val="00331E00"/>
    <w:rsid w:val="003609CC"/>
    <w:rsid w:val="0036536E"/>
    <w:rsid w:val="003C37B5"/>
    <w:rsid w:val="003C6C34"/>
    <w:rsid w:val="00472924"/>
    <w:rsid w:val="004A767B"/>
    <w:rsid w:val="00563A4D"/>
    <w:rsid w:val="00565CB9"/>
    <w:rsid w:val="005770E2"/>
    <w:rsid w:val="00604D62"/>
    <w:rsid w:val="00624DEE"/>
    <w:rsid w:val="006979EA"/>
    <w:rsid w:val="00697C65"/>
    <w:rsid w:val="006D5258"/>
    <w:rsid w:val="00710957"/>
    <w:rsid w:val="007604C0"/>
    <w:rsid w:val="0080057E"/>
    <w:rsid w:val="008021AE"/>
    <w:rsid w:val="00830322"/>
    <w:rsid w:val="0088739F"/>
    <w:rsid w:val="008B375C"/>
    <w:rsid w:val="009068C2"/>
    <w:rsid w:val="00956D6A"/>
    <w:rsid w:val="00A04D56"/>
    <w:rsid w:val="00A22531"/>
    <w:rsid w:val="00A35BF6"/>
    <w:rsid w:val="00A90F48"/>
    <w:rsid w:val="00AB0AD2"/>
    <w:rsid w:val="00AB5553"/>
    <w:rsid w:val="00AC54BB"/>
    <w:rsid w:val="00AD4CB0"/>
    <w:rsid w:val="00B3117C"/>
    <w:rsid w:val="00B825F8"/>
    <w:rsid w:val="00B8550C"/>
    <w:rsid w:val="00BB1405"/>
    <w:rsid w:val="00C55A9C"/>
    <w:rsid w:val="00C73C6B"/>
    <w:rsid w:val="00CD150B"/>
    <w:rsid w:val="00D56913"/>
    <w:rsid w:val="00D754A7"/>
    <w:rsid w:val="00D973C1"/>
    <w:rsid w:val="00DB0ACA"/>
    <w:rsid w:val="00E011A8"/>
    <w:rsid w:val="00E25611"/>
    <w:rsid w:val="00E9785D"/>
    <w:rsid w:val="00EB55B7"/>
    <w:rsid w:val="00F22AAD"/>
    <w:rsid w:val="00FB1EC1"/>
    <w:rsid w:val="03D1234A"/>
    <w:rsid w:val="0607B1A6"/>
    <w:rsid w:val="0768EA68"/>
    <w:rsid w:val="10157F89"/>
    <w:rsid w:val="17F8E4EC"/>
    <w:rsid w:val="1AA68ED4"/>
    <w:rsid w:val="1F56BFB9"/>
    <w:rsid w:val="1FC89E7C"/>
    <w:rsid w:val="226A6810"/>
    <w:rsid w:val="23FAC997"/>
    <w:rsid w:val="345014DB"/>
    <w:rsid w:val="36580AD2"/>
    <w:rsid w:val="37B56212"/>
    <w:rsid w:val="58695BAF"/>
    <w:rsid w:val="6072FF29"/>
    <w:rsid w:val="655C332C"/>
    <w:rsid w:val="666521C2"/>
    <w:rsid w:val="6AA5A567"/>
    <w:rsid w:val="6EA45A74"/>
    <w:rsid w:val="6F8E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74005"/>
  <w15:chartTrackingRefBased/>
  <w15:docId w15:val="{F8690BEB-215A-4F01-9370-A47760F9D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9F6"/>
    <w:pPr>
      <w:spacing w:after="120" w:line="0" w:lineRule="atLeast"/>
    </w:pPr>
    <w:rPr>
      <w:rFonts w:ascii="Arial" w:eastAsia="Times New Roman" w:hAnsi="Arial" w:cs="Times New Roman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86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869F6"/>
    <w:rPr>
      <w:rFonts w:ascii="Arial" w:eastAsia="Times New Roman" w:hAnsi="Arial" w:cs="Times New Roman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086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869F6"/>
    <w:rPr>
      <w:rFonts w:ascii="Arial" w:eastAsia="Times New Roman" w:hAnsi="Arial" w:cs="Times New Roman"/>
      <w:szCs w:val="19"/>
      <w:lang w:eastAsia="nb-NO"/>
    </w:rPr>
  </w:style>
  <w:style w:type="paragraph" w:styleId="Revisjon">
    <w:name w:val="Revision"/>
    <w:hidden/>
    <w:uiPriority w:val="99"/>
    <w:semiHidden/>
    <w:rsid w:val="00624DEE"/>
    <w:pPr>
      <w:spacing w:after="0" w:line="240" w:lineRule="auto"/>
    </w:pPr>
    <w:rPr>
      <w:rFonts w:ascii="Arial" w:eastAsia="Times New Roman" w:hAnsi="Arial" w:cs="Times New Roman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-jami\Downloads\3.3%20Tilbudsbrev%20%5bvedlegg%20til%20konkurransebestemmelsene%5d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39FE704F80C14DA225DF2A1DC23842" ma:contentTypeVersion="5" ma:contentTypeDescription="Opprett et nytt dokument." ma:contentTypeScope="" ma:versionID="f5cfe426263be32d3c4b035f13666782">
  <xsd:schema xmlns:xsd="http://www.w3.org/2001/XMLSchema" xmlns:xs="http://www.w3.org/2001/XMLSchema" xmlns:p="http://schemas.microsoft.com/office/2006/metadata/properties" xmlns:ns2="5371e8e2-a9e8-46df-a91b-761db99c8728" xmlns:ns3="adbb2028-43e6-4cc2-a67b-7a6125cf5ee2" targetNamespace="http://schemas.microsoft.com/office/2006/metadata/properties" ma:root="true" ma:fieldsID="d346f7d7a04dd9bd73cde3236fd8dbf8" ns2:_="" ns3:_="">
    <xsd:import namespace="5371e8e2-a9e8-46df-a91b-761db99c8728"/>
    <xsd:import namespace="adbb2028-43e6-4cc2-a67b-7a6125cf5e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e8e2-a9e8-46df-a91b-761db99c8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2028-43e6-4cc2-a67b-7a6125cf5ee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C29F06-8F31-41F6-85B4-8D918BF57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720CE2-6F06-47F7-AAFC-28E27D5544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B2DB1-DE53-4940-96C7-B8BE38AEDD88}"/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3.3 Tilbudsbrev [vedlegg til konkurransebestemmelsene]</Template>
  <TotalTime>0</TotalTime>
  <Pages>1</Pages>
  <Words>217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Naila Mirza</dc:creator>
  <cp:keywords/>
  <dc:description/>
  <cp:lastModifiedBy>Jasmin Naila Mirza</cp:lastModifiedBy>
  <cp:revision>2</cp:revision>
  <dcterms:created xsi:type="dcterms:W3CDTF">2026-06-02T12:35:00Z</dcterms:created>
  <dcterms:modified xsi:type="dcterms:W3CDTF">2026-06-02T12:35:00Z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0x010100A739FE704F80C14DA225DF2A1DC23842</vt:lpwstr>
  </property>
  <property fmtid="{D5CDD505-2E9C-101B-9397-08002B2CF9AE}" pid="3" name="MediaServiceImageTags">
    <vt:lpwstr/>
  </property>
  <property fmtid="{D5CDD505-2E9C-101B-9397-08002B2CF9AE}" pid="4" name="Order">
    <vt:r8>339300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